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r w:rsidR="007B598F">
        <w:rPr>
          <w:rFonts w:eastAsia="Arial"/>
          <w:b/>
          <w:kern w:val="3"/>
          <w:sz w:val="24"/>
          <w:szCs w:val="24"/>
          <w:lang w:eastAsia="zh-CN"/>
        </w:rPr>
        <w:t xml:space="preserve">Мусы </w:t>
      </w:r>
      <w:proofErr w:type="spellStart"/>
      <w:r w:rsidR="007B598F">
        <w:rPr>
          <w:rFonts w:eastAsia="Arial"/>
          <w:b/>
          <w:kern w:val="3"/>
          <w:sz w:val="24"/>
          <w:szCs w:val="24"/>
          <w:lang w:eastAsia="zh-CN"/>
        </w:rPr>
        <w:t>Д</w:t>
      </w:r>
      <w:r w:rsidR="00126008">
        <w:rPr>
          <w:rFonts w:eastAsia="Arial"/>
          <w:b/>
          <w:kern w:val="3"/>
          <w:sz w:val="24"/>
          <w:szCs w:val="24"/>
          <w:lang w:eastAsia="zh-CN"/>
        </w:rPr>
        <w:t>жалиля</w:t>
      </w:r>
      <w:proofErr w:type="spellEnd"/>
      <w:r w:rsidR="00126008">
        <w:rPr>
          <w:rFonts w:eastAsia="Arial"/>
          <w:b/>
          <w:kern w:val="3"/>
          <w:sz w:val="24"/>
          <w:szCs w:val="24"/>
          <w:lang w:eastAsia="zh-CN"/>
        </w:rPr>
        <w:t>, д. 44/7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126008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3725E1">
        <w:rPr>
          <w:b/>
          <w:color w:val="000000"/>
          <w:kern w:val="3"/>
          <w:sz w:val="24"/>
          <w:szCs w:val="24"/>
          <w:lang w:eastAsia="zh-CN" w:bidi="hi-IN"/>
        </w:rPr>
        <w:t xml:space="preserve">2 266 </w:t>
      </w:r>
      <w:r w:rsidR="00126008">
        <w:rPr>
          <w:b/>
          <w:color w:val="000000"/>
          <w:kern w:val="3"/>
          <w:sz w:val="24"/>
          <w:szCs w:val="24"/>
          <w:lang w:eastAsia="zh-CN" w:bidi="hi-IN"/>
        </w:rPr>
        <w:t>350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 рублей</w:t>
      </w:r>
      <w:r w:rsidR="003B695E">
        <w:rPr>
          <w:color w:val="000000"/>
          <w:kern w:val="3"/>
          <w:sz w:val="24"/>
          <w:szCs w:val="24"/>
          <w:lang w:eastAsia="zh-CN" w:bidi="hi-IN"/>
        </w:rPr>
        <w:t>,</w:t>
      </w:r>
      <w:r w:rsidR="0077676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80BD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126008">
        <w:rPr>
          <w:b/>
          <w:bCs/>
          <w:color w:val="000000"/>
          <w:kern w:val="3"/>
          <w:sz w:val="24"/>
          <w:szCs w:val="24"/>
          <w:lang w:eastAsia="zh-CN" w:bidi="hi-IN"/>
        </w:rPr>
        <w:t>70 490,25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126008">
        <w:rPr>
          <w:b/>
          <w:bCs/>
          <w:color w:val="000000"/>
          <w:kern w:val="3"/>
          <w:sz w:val="24"/>
          <w:szCs w:val="24"/>
          <w:lang w:eastAsia="zh-CN" w:bidi="hi-IN"/>
        </w:rPr>
        <w:t>46 993,50</w:t>
      </w:r>
      <w:bookmarkStart w:id="0" w:name="_GoBack"/>
      <w:bookmarkEnd w:id="0"/>
      <w:r w:rsidR="00DC213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26008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A19B9"/>
    <w:rsid w:val="001B117B"/>
    <w:rsid w:val="001B18BA"/>
    <w:rsid w:val="001C1506"/>
    <w:rsid w:val="001C6B2D"/>
    <w:rsid w:val="001D15B5"/>
    <w:rsid w:val="001D5EA9"/>
    <w:rsid w:val="001E3717"/>
    <w:rsid w:val="00204A19"/>
    <w:rsid w:val="00205647"/>
    <w:rsid w:val="00214A24"/>
    <w:rsid w:val="00214F07"/>
    <w:rsid w:val="00216CD7"/>
    <w:rsid w:val="00220C37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C168D"/>
    <w:rsid w:val="002D3857"/>
    <w:rsid w:val="002D47D5"/>
    <w:rsid w:val="002D706E"/>
    <w:rsid w:val="002E0497"/>
    <w:rsid w:val="002E2BB4"/>
    <w:rsid w:val="002E3356"/>
    <w:rsid w:val="002E3A4E"/>
    <w:rsid w:val="00331073"/>
    <w:rsid w:val="0033273B"/>
    <w:rsid w:val="0035114A"/>
    <w:rsid w:val="0035186E"/>
    <w:rsid w:val="00351E91"/>
    <w:rsid w:val="003563D5"/>
    <w:rsid w:val="003644E1"/>
    <w:rsid w:val="003725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B695E"/>
    <w:rsid w:val="003C63B2"/>
    <w:rsid w:val="003C728F"/>
    <w:rsid w:val="003D3C72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32A26"/>
    <w:rsid w:val="00433E75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0657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2219"/>
    <w:rsid w:val="005856BD"/>
    <w:rsid w:val="00596102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5D37"/>
    <w:rsid w:val="006A63C6"/>
    <w:rsid w:val="006A650B"/>
    <w:rsid w:val="006B2FF2"/>
    <w:rsid w:val="006B7E99"/>
    <w:rsid w:val="006C184E"/>
    <w:rsid w:val="006D38DD"/>
    <w:rsid w:val="006D73E0"/>
    <w:rsid w:val="006E1272"/>
    <w:rsid w:val="006E60CF"/>
    <w:rsid w:val="007017A6"/>
    <w:rsid w:val="007133C5"/>
    <w:rsid w:val="007162F9"/>
    <w:rsid w:val="00720A5F"/>
    <w:rsid w:val="007268FA"/>
    <w:rsid w:val="00744310"/>
    <w:rsid w:val="007445AF"/>
    <w:rsid w:val="00750374"/>
    <w:rsid w:val="007555A6"/>
    <w:rsid w:val="00765AB5"/>
    <w:rsid w:val="0076775B"/>
    <w:rsid w:val="00776763"/>
    <w:rsid w:val="00780FCE"/>
    <w:rsid w:val="00790D73"/>
    <w:rsid w:val="00796827"/>
    <w:rsid w:val="007A2C3D"/>
    <w:rsid w:val="007A3614"/>
    <w:rsid w:val="007A386F"/>
    <w:rsid w:val="007A4E3B"/>
    <w:rsid w:val="007B41CD"/>
    <w:rsid w:val="007B598F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31650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D7142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556DB"/>
    <w:rsid w:val="00962D67"/>
    <w:rsid w:val="00976E57"/>
    <w:rsid w:val="00981262"/>
    <w:rsid w:val="00984128"/>
    <w:rsid w:val="00990ACB"/>
    <w:rsid w:val="0099183D"/>
    <w:rsid w:val="009958E3"/>
    <w:rsid w:val="009A27F0"/>
    <w:rsid w:val="009B0827"/>
    <w:rsid w:val="009C0648"/>
    <w:rsid w:val="009C460F"/>
    <w:rsid w:val="009C6EA5"/>
    <w:rsid w:val="009F3F69"/>
    <w:rsid w:val="009F4638"/>
    <w:rsid w:val="009F7BD4"/>
    <w:rsid w:val="00A007AD"/>
    <w:rsid w:val="00A073A5"/>
    <w:rsid w:val="00A075E1"/>
    <w:rsid w:val="00A07ADF"/>
    <w:rsid w:val="00A129A2"/>
    <w:rsid w:val="00A167EC"/>
    <w:rsid w:val="00A16EF7"/>
    <w:rsid w:val="00A20D9F"/>
    <w:rsid w:val="00A31B49"/>
    <w:rsid w:val="00A371EB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B10A1"/>
    <w:rsid w:val="00AC05D1"/>
    <w:rsid w:val="00AC65E4"/>
    <w:rsid w:val="00AE5A99"/>
    <w:rsid w:val="00AF09A5"/>
    <w:rsid w:val="00B05C0D"/>
    <w:rsid w:val="00B07FCB"/>
    <w:rsid w:val="00B15A9F"/>
    <w:rsid w:val="00B15F8A"/>
    <w:rsid w:val="00B4025F"/>
    <w:rsid w:val="00B42A2A"/>
    <w:rsid w:val="00B45479"/>
    <w:rsid w:val="00B47231"/>
    <w:rsid w:val="00B53FA4"/>
    <w:rsid w:val="00B561F4"/>
    <w:rsid w:val="00B56B77"/>
    <w:rsid w:val="00B67A30"/>
    <w:rsid w:val="00B714CD"/>
    <w:rsid w:val="00B8049F"/>
    <w:rsid w:val="00B87348"/>
    <w:rsid w:val="00B9180F"/>
    <w:rsid w:val="00BA3B14"/>
    <w:rsid w:val="00BA48C0"/>
    <w:rsid w:val="00BB427B"/>
    <w:rsid w:val="00BB4E2C"/>
    <w:rsid w:val="00BB7B05"/>
    <w:rsid w:val="00BC6275"/>
    <w:rsid w:val="00BD7B49"/>
    <w:rsid w:val="00BE2A7F"/>
    <w:rsid w:val="00BE3C6B"/>
    <w:rsid w:val="00BE48C7"/>
    <w:rsid w:val="00C048EF"/>
    <w:rsid w:val="00C13BBE"/>
    <w:rsid w:val="00C23C1E"/>
    <w:rsid w:val="00C31601"/>
    <w:rsid w:val="00C326F3"/>
    <w:rsid w:val="00C32CB6"/>
    <w:rsid w:val="00C3308F"/>
    <w:rsid w:val="00C33130"/>
    <w:rsid w:val="00C44A8D"/>
    <w:rsid w:val="00C645F3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CE79D4"/>
    <w:rsid w:val="00D05B7A"/>
    <w:rsid w:val="00D30410"/>
    <w:rsid w:val="00D33A69"/>
    <w:rsid w:val="00D33C58"/>
    <w:rsid w:val="00D43A33"/>
    <w:rsid w:val="00D53331"/>
    <w:rsid w:val="00D60D6D"/>
    <w:rsid w:val="00D7398C"/>
    <w:rsid w:val="00D81172"/>
    <w:rsid w:val="00D8186B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D72E7"/>
    <w:rsid w:val="00DE4388"/>
    <w:rsid w:val="00DE536A"/>
    <w:rsid w:val="00DF0A84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2B11"/>
    <w:rsid w:val="00EB3727"/>
    <w:rsid w:val="00EC6735"/>
    <w:rsid w:val="00EC772D"/>
    <w:rsid w:val="00EC77A1"/>
    <w:rsid w:val="00ED4EF6"/>
    <w:rsid w:val="00ED5A56"/>
    <w:rsid w:val="00ED60E2"/>
    <w:rsid w:val="00EE500D"/>
    <w:rsid w:val="00EF5DDD"/>
    <w:rsid w:val="00EF76BF"/>
    <w:rsid w:val="00F022DE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41ED"/>
    <w:rsid w:val="00F75339"/>
    <w:rsid w:val="00F80BD1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85FE13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3A25E1-B7F1-4DC8-AB1E-1A0AE6899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301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2553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2024-07-01T10:38:00Z</dcterms:created>
  <dcterms:modified xsi:type="dcterms:W3CDTF">2024-07-01T10:38:00Z</dcterms:modified>
</cp:coreProperties>
</file>